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512DB" w14:textId="77777777" w:rsidR="00293139" w:rsidRDefault="00293139" w:rsidP="0029313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Nicholas CLENCH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5E61084A" w14:textId="77777777" w:rsidR="00293139" w:rsidRDefault="00293139" w:rsidP="00293139">
      <w:pPr>
        <w:pStyle w:val="NoSpacing"/>
        <w:rPr>
          <w:rFonts w:cs="Times New Roman"/>
          <w:szCs w:val="24"/>
        </w:rPr>
      </w:pPr>
    </w:p>
    <w:p w14:paraId="4B87E995" w14:textId="77777777" w:rsidR="00293139" w:rsidRDefault="00293139" w:rsidP="00293139">
      <w:pPr>
        <w:pStyle w:val="NoSpacing"/>
        <w:rPr>
          <w:rFonts w:cs="Times New Roman"/>
          <w:szCs w:val="24"/>
        </w:rPr>
      </w:pPr>
    </w:p>
    <w:p w14:paraId="3818C5C8" w14:textId="77777777" w:rsidR="00293139" w:rsidRDefault="00293139" w:rsidP="002931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29685C87" w14:textId="77777777" w:rsidR="00293139" w:rsidRDefault="00293139" w:rsidP="002931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23B27CD7" w14:textId="77777777" w:rsidR="00293139" w:rsidRDefault="00293139" w:rsidP="0029313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16BF6C3" w14:textId="77777777" w:rsidR="00293139" w:rsidRDefault="00293139" w:rsidP="0029313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p.53)</w:t>
      </w:r>
    </w:p>
    <w:p w14:paraId="75E64238" w14:textId="77777777" w:rsidR="00293139" w:rsidRDefault="00293139" w:rsidP="00293139">
      <w:pPr>
        <w:pStyle w:val="NoSpacing"/>
        <w:rPr>
          <w:rFonts w:eastAsia="Times New Roman" w:cs="Times New Roman"/>
          <w:szCs w:val="24"/>
        </w:rPr>
      </w:pPr>
    </w:p>
    <w:p w14:paraId="1D876511" w14:textId="77777777" w:rsidR="00293139" w:rsidRDefault="00293139" w:rsidP="00293139">
      <w:pPr>
        <w:pStyle w:val="NoSpacing"/>
        <w:rPr>
          <w:rFonts w:eastAsia="Times New Roman" w:cs="Times New Roman"/>
          <w:szCs w:val="24"/>
        </w:rPr>
      </w:pPr>
    </w:p>
    <w:p w14:paraId="6E3D076D" w14:textId="77777777" w:rsidR="00293139" w:rsidRDefault="00293139" w:rsidP="0029313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404E17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32921" w14:textId="77777777" w:rsidR="00293139" w:rsidRDefault="00293139" w:rsidP="009139A6">
      <w:r>
        <w:separator/>
      </w:r>
    </w:p>
  </w:endnote>
  <w:endnote w:type="continuationSeparator" w:id="0">
    <w:p w14:paraId="36F5D168" w14:textId="77777777" w:rsidR="00293139" w:rsidRDefault="002931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EC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F9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E0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BF7E9" w14:textId="77777777" w:rsidR="00293139" w:rsidRDefault="00293139" w:rsidP="009139A6">
      <w:r>
        <w:separator/>
      </w:r>
    </w:p>
  </w:footnote>
  <w:footnote w:type="continuationSeparator" w:id="0">
    <w:p w14:paraId="6734FCAC" w14:textId="77777777" w:rsidR="00293139" w:rsidRDefault="002931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23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A7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55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39"/>
    <w:rsid w:val="000666E0"/>
    <w:rsid w:val="002510B7"/>
    <w:rsid w:val="0029313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F4EA"/>
  <w15:chartTrackingRefBased/>
  <w15:docId w15:val="{FFD918C9-77D8-4036-984F-715BF1D6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2023-05-09T16:09:00Z</dcterms:created>
  <dcterms:modified xsi:type="dcterms:W3CDTF">2023-05-09T16:10:00Z</dcterms:modified>
</cp:coreProperties>
</file>